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9D3" w:rsidRDefault="000C49D3" w:rsidP="000C49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WHYTFORD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C49D3" w:rsidRDefault="000C49D3" w:rsidP="000C49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Northchurch, Hertfordshire.</w:t>
      </w:r>
    </w:p>
    <w:p w:rsidR="000C49D3" w:rsidRDefault="000C49D3" w:rsidP="000C49D3">
      <w:pPr>
        <w:rPr>
          <w:rFonts w:ascii="Times New Roman" w:hAnsi="Times New Roman" w:cs="Times New Roman"/>
        </w:rPr>
      </w:pPr>
    </w:p>
    <w:p w:rsidR="000C49D3" w:rsidRDefault="000C49D3" w:rsidP="000C49D3">
      <w:pPr>
        <w:rPr>
          <w:rFonts w:ascii="Times New Roman" w:hAnsi="Times New Roman" w:cs="Times New Roman"/>
        </w:rPr>
      </w:pPr>
    </w:p>
    <w:p w:rsidR="000C49D3" w:rsidRDefault="000C49D3" w:rsidP="000C49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Bourdygan</w:t>
      </w:r>
      <w:proofErr w:type="spellEnd"/>
      <w:r>
        <w:rPr>
          <w:rFonts w:ascii="Times New Roman" w:hAnsi="Times New Roman" w:cs="Times New Roman"/>
        </w:rPr>
        <w:t>(q.v.) brought a plaint of debt against him and William</w:t>
      </w:r>
    </w:p>
    <w:p w:rsidR="000C49D3" w:rsidRDefault="000C49D3" w:rsidP="000C49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Henfrey</w:t>
      </w:r>
      <w:proofErr w:type="spellEnd"/>
      <w:r>
        <w:rPr>
          <w:rFonts w:ascii="Times New Roman" w:hAnsi="Times New Roman" w:cs="Times New Roman"/>
        </w:rPr>
        <w:t xml:space="preserve"> of London, yeoman(q.v.).</w:t>
      </w:r>
    </w:p>
    <w:p w:rsidR="000C49D3" w:rsidRDefault="000C49D3" w:rsidP="000C49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0C49D3" w:rsidRDefault="000C49D3" w:rsidP="000C49D3">
      <w:pPr>
        <w:rPr>
          <w:rFonts w:ascii="Times New Roman" w:hAnsi="Times New Roman" w:cs="Times New Roman"/>
        </w:rPr>
      </w:pPr>
    </w:p>
    <w:p w:rsidR="000C49D3" w:rsidRDefault="000C49D3" w:rsidP="000C49D3">
      <w:pPr>
        <w:rPr>
          <w:rFonts w:ascii="Times New Roman" w:hAnsi="Times New Roman" w:cs="Times New Roman"/>
        </w:rPr>
      </w:pPr>
    </w:p>
    <w:p w:rsidR="000C49D3" w:rsidRPr="00DE334E" w:rsidRDefault="000C49D3" w:rsidP="000C49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:rsidR="006B2F86" w:rsidRPr="00E71FC3" w:rsidRDefault="000C49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9D3" w:rsidRDefault="000C49D3" w:rsidP="00E71FC3">
      <w:r>
        <w:separator/>
      </w:r>
    </w:p>
  </w:endnote>
  <w:endnote w:type="continuationSeparator" w:id="0">
    <w:p w:rsidR="000C49D3" w:rsidRDefault="000C49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9D3" w:rsidRDefault="000C49D3" w:rsidP="00E71FC3">
      <w:r>
        <w:separator/>
      </w:r>
    </w:p>
  </w:footnote>
  <w:footnote w:type="continuationSeparator" w:id="0">
    <w:p w:rsidR="000C49D3" w:rsidRDefault="000C49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9D3"/>
    <w:rsid w:val="000C49D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1006EC-722A-4F09-8453-C1689F5C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C49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2017-03-20T22:30:00Z</dcterms:created>
  <dcterms:modified xsi:type="dcterms:W3CDTF">2017-03-20T22:31:00Z</dcterms:modified>
</cp:coreProperties>
</file>